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6B985" w14:textId="77777777" w:rsidR="00CD0EE7" w:rsidRDefault="00CD0EE7" w:rsidP="00CD0EE7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LEEK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7B17F61C" w14:textId="77777777" w:rsidR="00CD0EE7" w:rsidRDefault="00CD0EE7" w:rsidP="00CD0EE7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Tawyer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149855C" w14:textId="77777777" w:rsidR="00CD0EE7" w:rsidRDefault="00CD0EE7" w:rsidP="00CD0EE7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5C8DF78E" w14:textId="77777777" w:rsidR="00CD0EE7" w:rsidRDefault="00CD0EE7" w:rsidP="00CD0EE7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</w:p>
    <w:p w14:paraId="4D5EFA52" w14:textId="77777777" w:rsidR="00CD0EE7" w:rsidRDefault="00CD0EE7" w:rsidP="00CD0EE7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1412     He and William Sutton, clerk(q.v.), wrote a bill on paper in English </w:t>
      </w:r>
      <w:proofErr w:type="gramStart"/>
      <w:r>
        <w:rPr>
          <w:rFonts w:ascii="Times New Roman" w:hAnsi="Times New Roman" w:cs="Times New Roman"/>
          <w:sz w:val="24"/>
          <w:szCs w:val="24"/>
        </w:rPr>
        <w:t>protesting</w:t>
      </w:r>
      <w:proofErr w:type="gramEnd"/>
    </w:p>
    <w:p w14:paraId="4FB5FFAB" w14:textId="77777777" w:rsidR="00CD0EE7" w:rsidRDefault="00CD0EE7" w:rsidP="00CD0EE7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about “</w:t>
      </w:r>
      <w:proofErr w:type="spellStart"/>
      <w:r>
        <w:rPr>
          <w:rFonts w:ascii="Times New Roman" w:hAnsi="Times New Roman" w:cs="Times New Roman"/>
          <w:sz w:val="24"/>
          <w:szCs w:val="24"/>
        </w:rPr>
        <w:t>oure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grounde</w:t>
      </w:r>
      <w:proofErr w:type="spellEnd"/>
      <w:r>
        <w:rPr>
          <w:rFonts w:ascii="Times New Roman" w:hAnsi="Times New Roman" w:cs="Times New Roman"/>
          <w:sz w:val="24"/>
          <w:szCs w:val="24"/>
        </w:rPr>
        <w:t>” on Tower Hill and attached it with wax to the gate of the</w:t>
      </w:r>
    </w:p>
    <w:p w14:paraId="141E21D5" w14:textId="77777777" w:rsidR="00CD0EE7" w:rsidRDefault="00CD0EE7" w:rsidP="00CD0EE7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offending garden.</w:t>
      </w:r>
    </w:p>
    <w:p w14:paraId="6304B2A2" w14:textId="77777777" w:rsidR="00CD0EE7" w:rsidRDefault="00CD0EE7" w:rsidP="00CD0EE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(Barron, Caroline M. “What Did Medieval London Merchants Read?” in “Medieval Merchants and Money: Essays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James L. Bolton” edited by Matin Allen and Matthew Davies, University of London Press, London, 2016, p.70  J.S.T.O.R., </w:t>
      </w:r>
      <w:hyperlink r:id="rId6" w:history="1">
        <w:r w:rsidRPr="0002254B">
          <w:rPr>
            <w:rStyle w:val="Hyperlink"/>
            <w:rFonts w:ascii="Times New Roman" w:hAnsi="Times New Roman" w:cs="Times New Roman"/>
            <w:sz w:val="24"/>
            <w:szCs w:val="24"/>
          </w:rPr>
          <w:t>www.jstor.org/stable/j.ctv5132xh.9. Accessed 2 March 2021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645CAEA" w14:textId="77777777" w:rsidR="00CD0EE7" w:rsidRDefault="00CD0EE7" w:rsidP="00CD0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865995" w14:textId="77777777" w:rsidR="00CD0EE7" w:rsidRDefault="00CD0EE7" w:rsidP="00CD0E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279C86" w14:textId="77777777" w:rsidR="00CD0EE7" w:rsidRDefault="00CD0EE7" w:rsidP="00CD0EE7">
      <w:pPr>
        <w:pStyle w:val="NoSpacing"/>
        <w:tabs>
          <w:tab w:val="left" w:pos="1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661779B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95D54" w14:textId="77777777" w:rsidR="00CD0EE7" w:rsidRDefault="00CD0EE7" w:rsidP="009139A6">
      <w:r>
        <w:separator/>
      </w:r>
    </w:p>
  </w:endnote>
  <w:endnote w:type="continuationSeparator" w:id="0">
    <w:p w14:paraId="7108799E" w14:textId="77777777" w:rsidR="00CD0EE7" w:rsidRDefault="00CD0E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265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782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139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5D9A5" w14:textId="77777777" w:rsidR="00CD0EE7" w:rsidRDefault="00CD0EE7" w:rsidP="009139A6">
      <w:r>
        <w:separator/>
      </w:r>
    </w:p>
  </w:footnote>
  <w:footnote w:type="continuationSeparator" w:id="0">
    <w:p w14:paraId="38B9AD3B" w14:textId="77777777" w:rsidR="00CD0EE7" w:rsidRDefault="00CD0E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8FD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265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EEB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E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0EE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EB36E"/>
  <w15:chartTrackingRefBased/>
  <w15:docId w15:val="{D8FD0643-E2A9-4826-8D28-D8C6ABF8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0E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2021-04-16T18:35:00Z</dcterms:created>
  <dcterms:modified xsi:type="dcterms:W3CDTF">2021-04-16T18:36:00Z</dcterms:modified>
</cp:coreProperties>
</file>